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914" w:rsidRPr="00D942E0" w:rsidRDefault="00350914" w:rsidP="00214F53">
      <w:pPr>
        <w:pStyle w:val="Title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25pt;margin-top:-18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350914" w:rsidRDefault="00350914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350914" w:rsidRDefault="00350914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350914" w:rsidRPr="00D942E0" w:rsidRDefault="00350914" w:rsidP="004B2703">
      <w:pPr>
        <w:pStyle w:val="Title"/>
        <w:tabs>
          <w:tab w:val="left" w:pos="7755"/>
          <w:tab w:val="right" w:pos="9354"/>
        </w:tabs>
        <w:jc w:val="left"/>
      </w:pPr>
    </w:p>
    <w:p w:rsidR="00350914" w:rsidRPr="00D942E0" w:rsidRDefault="00350914" w:rsidP="00666A1F">
      <w:pPr>
        <w:pStyle w:val="Title"/>
      </w:pPr>
    </w:p>
    <w:p w:rsidR="00350914" w:rsidRPr="00D942E0" w:rsidRDefault="00350914" w:rsidP="00666A1F">
      <w:pPr>
        <w:pStyle w:val="Title"/>
      </w:pPr>
    </w:p>
    <w:p w:rsidR="00350914" w:rsidRPr="00D942E0" w:rsidRDefault="00350914" w:rsidP="00666A1F">
      <w:pPr>
        <w:pStyle w:val="Title"/>
      </w:pPr>
    </w:p>
    <w:p w:rsidR="00350914" w:rsidRPr="00D942E0" w:rsidRDefault="00350914" w:rsidP="00666A1F">
      <w:pPr>
        <w:pStyle w:val="Title"/>
      </w:pPr>
    </w:p>
    <w:p w:rsidR="00350914" w:rsidRPr="00D942E0" w:rsidRDefault="00350914" w:rsidP="00666A1F">
      <w:pPr>
        <w:pStyle w:val="Title"/>
      </w:pPr>
    </w:p>
    <w:p w:rsidR="00350914" w:rsidRPr="00D942E0" w:rsidRDefault="00350914" w:rsidP="004068C7">
      <w:pPr>
        <w:pStyle w:val="Title"/>
        <w:jc w:val="right"/>
      </w:pPr>
    </w:p>
    <w:p w:rsidR="00350914" w:rsidRPr="00D942E0" w:rsidRDefault="00350914" w:rsidP="00666A1F">
      <w:pPr>
        <w:pStyle w:val="Title"/>
      </w:pPr>
      <w:r w:rsidRPr="00D942E0">
        <w:t>Российская Федерация</w:t>
      </w:r>
    </w:p>
    <w:p w:rsidR="00350914" w:rsidRPr="00D942E0" w:rsidRDefault="00350914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ХАНТЫ-МАНСИЙСКИЙ АВТОНОМНЫЙ ОКРУГ - ЮГРА</w:t>
      </w:r>
    </w:p>
    <w:p w:rsidR="00350914" w:rsidRPr="00D942E0" w:rsidRDefault="00350914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МУНИЦИПАЛЬНОЕ ОБРАЗОВАНИЕ</w:t>
      </w:r>
    </w:p>
    <w:p w:rsidR="00350914" w:rsidRPr="00D942E0" w:rsidRDefault="00350914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СОВЕТСКИЙ РАЙОН</w:t>
      </w:r>
    </w:p>
    <w:p w:rsidR="00350914" w:rsidRPr="00D942E0" w:rsidRDefault="00350914" w:rsidP="00666A1F">
      <w:pPr>
        <w:rPr>
          <w:b/>
          <w:bCs/>
          <w:sz w:val="22"/>
          <w:szCs w:val="22"/>
        </w:rPr>
      </w:pP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</w:p>
    <w:p w:rsidR="00350914" w:rsidRPr="00D942E0" w:rsidRDefault="00350914" w:rsidP="00666A1F">
      <w:pPr>
        <w:pStyle w:val="Heading2"/>
        <w:jc w:val="center"/>
        <w:rPr>
          <w:b/>
          <w:bCs/>
          <w:sz w:val="48"/>
          <w:szCs w:val="48"/>
        </w:rPr>
      </w:pPr>
      <w:r w:rsidRPr="00D942E0">
        <w:rPr>
          <w:b/>
          <w:bCs/>
          <w:sz w:val="48"/>
          <w:szCs w:val="48"/>
        </w:rPr>
        <w:t>Д У М А</w:t>
      </w:r>
    </w:p>
    <w:p w:rsidR="00350914" w:rsidRPr="00D942E0" w:rsidRDefault="00350914" w:rsidP="005116F8">
      <w:pPr>
        <w:jc w:val="center"/>
        <w:rPr>
          <w:b/>
          <w:bCs/>
          <w:sz w:val="36"/>
          <w:szCs w:val="36"/>
          <w:u w:val="single"/>
        </w:rPr>
      </w:pPr>
      <w:r w:rsidRPr="00D942E0">
        <w:rPr>
          <w:b/>
          <w:bCs/>
          <w:sz w:val="36"/>
          <w:szCs w:val="36"/>
          <w:u w:val="single"/>
        </w:rPr>
        <w:t>___                                                                                        __ __</w:t>
      </w:r>
      <w:r>
        <w:rPr>
          <w:b/>
          <w:bCs/>
          <w:sz w:val="36"/>
          <w:szCs w:val="36"/>
          <w:u w:val="single"/>
        </w:rPr>
        <w:t xml:space="preserve">        </w:t>
      </w:r>
      <w:r w:rsidRPr="00D942E0">
        <w:rPr>
          <w:b/>
          <w:bCs/>
          <w:sz w:val="36"/>
          <w:szCs w:val="36"/>
          <w:u w:val="single"/>
        </w:rPr>
        <w:t>_</w:t>
      </w:r>
    </w:p>
    <w:p w:rsidR="00350914" w:rsidRPr="00D942E0" w:rsidRDefault="00350914" w:rsidP="00666A1F">
      <w:pPr>
        <w:pStyle w:val="Heading1"/>
        <w:rPr>
          <w:b/>
          <w:bCs/>
          <w:sz w:val="48"/>
          <w:szCs w:val="48"/>
        </w:rPr>
      </w:pPr>
      <w:r w:rsidRPr="00D942E0">
        <w:rPr>
          <w:b/>
          <w:bCs/>
          <w:sz w:val="48"/>
          <w:szCs w:val="48"/>
        </w:rPr>
        <w:t>Решение</w:t>
      </w:r>
    </w:p>
    <w:p w:rsidR="00350914" w:rsidRPr="00D942E0" w:rsidRDefault="00350914" w:rsidP="00150E77"/>
    <w:p w:rsidR="00350914" w:rsidRPr="000B34E2" w:rsidRDefault="00350914" w:rsidP="006257FF">
      <w:pPr>
        <w:jc w:val="both"/>
        <w:rPr>
          <w:sz w:val="26"/>
          <w:szCs w:val="26"/>
        </w:rPr>
      </w:pPr>
      <w:r w:rsidRPr="000B34E2">
        <w:rPr>
          <w:sz w:val="26"/>
          <w:szCs w:val="26"/>
        </w:rPr>
        <w:t>от «</w:t>
      </w:r>
      <w:r>
        <w:rPr>
          <w:sz w:val="26"/>
          <w:szCs w:val="26"/>
        </w:rPr>
        <w:t>30</w:t>
      </w:r>
      <w:r w:rsidRPr="000B34E2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декабря </w:t>
      </w:r>
      <w:r w:rsidRPr="000B34E2">
        <w:rPr>
          <w:sz w:val="26"/>
          <w:szCs w:val="26"/>
        </w:rPr>
        <w:t>2020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</w:t>
      </w:r>
      <w:r w:rsidRPr="000B34E2">
        <w:rPr>
          <w:sz w:val="26"/>
          <w:szCs w:val="26"/>
        </w:rPr>
        <w:t xml:space="preserve">№ </w:t>
      </w:r>
      <w:r>
        <w:rPr>
          <w:sz w:val="26"/>
          <w:szCs w:val="26"/>
        </w:rPr>
        <w:t>443</w:t>
      </w:r>
    </w:p>
    <w:p w:rsidR="00350914" w:rsidRPr="000B34E2" w:rsidRDefault="00350914" w:rsidP="00666A1F">
      <w:pPr>
        <w:rPr>
          <w:sz w:val="26"/>
          <w:szCs w:val="26"/>
        </w:rPr>
      </w:pPr>
      <w:r w:rsidRPr="000B34E2">
        <w:rPr>
          <w:sz w:val="26"/>
          <w:szCs w:val="26"/>
        </w:rPr>
        <w:t>г. Советский</w:t>
      </w:r>
    </w:p>
    <w:p w:rsidR="00350914" w:rsidRPr="000B34E2" w:rsidRDefault="00350914" w:rsidP="00B17139">
      <w:pPr>
        <w:rPr>
          <w:sz w:val="26"/>
          <w:szCs w:val="26"/>
        </w:rPr>
      </w:pPr>
    </w:p>
    <w:p w:rsidR="00350914" w:rsidRPr="000B34E2" w:rsidRDefault="00350914" w:rsidP="00B17139">
      <w:pPr>
        <w:rPr>
          <w:sz w:val="26"/>
          <w:szCs w:val="26"/>
        </w:rPr>
      </w:pPr>
    </w:p>
    <w:p w:rsidR="00350914" w:rsidRPr="000B34E2" w:rsidRDefault="00350914" w:rsidP="00C86936">
      <w:pPr>
        <w:tabs>
          <w:tab w:val="num" w:pos="0"/>
        </w:tabs>
        <w:jc w:val="both"/>
        <w:rPr>
          <w:sz w:val="26"/>
          <w:szCs w:val="26"/>
        </w:rPr>
      </w:pPr>
      <w:r w:rsidRPr="000B34E2">
        <w:rPr>
          <w:sz w:val="26"/>
          <w:szCs w:val="26"/>
        </w:rPr>
        <w:t xml:space="preserve">О внесении изменений и дополнений в решение </w:t>
      </w:r>
    </w:p>
    <w:p w:rsidR="00350914" w:rsidRPr="000B34E2" w:rsidRDefault="00350914" w:rsidP="00C86936">
      <w:pPr>
        <w:tabs>
          <w:tab w:val="num" w:pos="0"/>
        </w:tabs>
        <w:jc w:val="both"/>
        <w:rPr>
          <w:sz w:val="26"/>
          <w:szCs w:val="26"/>
        </w:rPr>
      </w:pPr>
      <w:r w:rsidRPr="000B34E2">
        <w:rPr>
          <w:sz w:val="26"/>
          <w:szCs w:val="26"/>
        </w:rPr>
        <w:t xml:space="preserve">Думы Советского района от 25.12.2019 № 329 </w:t>
      </w:r>
    </w:p>
    <w:p w:rsidR="00350914" w:rsidRPr="000B34E2" w:rsidRDefault="00350914" w:rsidP="00C86936">
      <w:pPr>
        <w:tabs>
          <w:tab w:val="num" w:pos="0"/>
        </w:tabs>
        <w:jc w:val="both"/>
        <w:rPr>
          <w:sz w:val="26"/>
          <w:szCs w:val="26"/>
        </w:rPr>
      </w:pPr>
      <w:r w:rsidRPr="000B34E2">
        <w:rPr>
          <w:sz w:val="26"/>
          <w:szCs w:val="26"/>
        </w:rPr>
        <w:t xml:space="preserve">«О бюджете Советского района на 2020 год </w:t>
      </w:r>
    </w:p>
    <w:p w:rsidR="00350914" w:rsidRPr="000B34E2" w:rsidRDefault="00350914" w:rsidP="00C86936">
      <w:pPr>
        <w:tabs>
          <w:tab w:val="num" w:pos="0"/>
        </w:tabs>
        <w:jc w:val="both"/>
        <w:rPr>
          <w:sz w:val="26"/>
          <w:szCs w:val="26"/>
        </w:rPr>
      </w:pPr>
      <w:r w:rsidRPr="000B34E2">
        <w:rPr>
          <w:sz w:val="26"/>
          <w:szCs w:val="26"/>
        </w:rPr>
        <w:t>и на плановый период 2021 и 2022 годов»</w:t>
      </w:r>
    </w:p>
    <w:p w:rsidR="00350914" w:rsidRDefault="00350914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350914" w:rsidRPr="000B34E2" w:rsidRDefault="00350914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350914" w:rsidRPr="000B34E2" w:rsidRDefault="00350914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ab/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350914" w:rsidRPr="000B34E2" w:rsidRDefault="00350914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350914" w:rsidRPr="000B34E2" w:rsidRDefault="00350914" w:rsidP="005919EB">
      <w:pPr>
        <w:tabs>
          <w:tab w:val="num" w:pos="0"/>
        </w:tabs>
        <w:jc w:val="center"/>
        <w:rPr>
          <w:sz w:val="26"/>
          <w:szCs w:val="26"/>
        </w:rPr>
      </w:pPr>
      <w:r w:rsidRPr="000B34E2">
        <w:rPr>
          <w:sz w:val="26"/>
          <w:szCs w:val="26"/>
        </w:rPr>
        <w:t>Дума Советского района решила:</w:t>
      </w:r>
    </w:p>
    <w:p w:rsidR="00350914" w:rsidRPr="000B34E2" w:rsidRDefault="00350914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350914" w:rsidRPr="000B34E2" w:rsidRDefault="00350914" w:rsidP="005919EB">
      <w:pPr>
        <w:ind w:firstLine="700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 Внести в решение Думы Советского района от 25.12.2019 № 329 «О бюджете Советского района на 2020 год и на плановый период 2021 и 2022 годов» следующие изменения и дополнения:</w:t>
      </w:r>
    </w:p>
    <w:p w:rsidR="00350914" w:rsidRPr="000B34E2" w:rsidRDefault="00350914" w:rsidP="005919EB">
      <w:pPr>
        <w:ind w:firstLine="700"/>
        <w:jc w:val="both"/>
        <w:rPr>
          <w:color w:val="FF0000"/>
          <w:sz w:val="26"/>
          <w:szCs w:val="26"/>
        </w:rPr>
      </w:pPr>
      <w:r w:rsidRPr="000B34E2">
        <w:rPr>
          <w:sz w:val="26"/>
          <w:szCs w:val="26"/>
        </w:rPr>
        <w:t>1.1. в статье 1:</w:t>
      </w:r>
      <w:r w:rsidRPr="000B34E2">
        <w:rPr>
          <w:color w:val="FF0000"/>
          <w:sz w:val="26"/>
          <w:szCs w:val="26"/>
        </w:rPr>
        <w:t xml:space="preserve"> </w:t>
      </w:r>
    </w:p>
    <w:p w:rsidR="00350914" w:rsidRPr="000B34E2" w:rsidRDefault="00350914" w:rsidP="005919EB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1.1.1. в подпункте 1 пункта 1 слова «</w:t>
      </w:r>
      <w:r>
        <w:rPr>
          <w:sz w:val="26"/>
          <w:szCs w:val="26"/>
        </w:rPr>
        <w:t>5 274 938 772</w:t>
      </w:r>
      <w:r w:rsidRPr="000B34E2">
        <w:rPr>
          <w:sz w:val="26"/>
          <w:szCs w:val="26"/>
        </w:rPr>
        <w:t xml:space="preserve"> рубл</w:t>
      </w:r>
      <w:r>
        <w:rPr>
          <w:sz w:val="26"/>
          <w:szCs w:val="26"/>
        </w:rPr>
        <w:t>я 37</w:t>
      </w:r>
      <w:r w:rsidRPr="000B34E2">
        <w:rPr>
          <w:sz w:val="26"/>
          <w:szCs w:val="26"/>
        </w:rPr>
        <w:t xml:space="preserve"> копеек» заменить словами «</w:t>
      </w:r>
      <w:r>
        <w:rPr>
          <w:sz w:val="26"/>
          <w:szCs w:val="26"/>
        </w:rPr>
        <w:t>5 292 956 772</w:t>
      </w:r>
      <w:r w:rsidRPr="000B34E2">
        <w:rPr>
          <w:sz w:val="26"/>
          <w:szCs w:val="26"/>
        </w:rPr>
        <w:t xml:space="preserve"> рубл</w:t>
      </w:r>
      <w:r>
        <w:rPr>
          <w:sz w:val="26"/>
          <w:szCs w:val="26"/>
        </w:rPr>
        <w:t>я 37</w:t>
      </w:r>
      <w:r w:rsidRPr="000B34E2">
        <w:rPr>
          <w:sz w:val="26"/>
          <w:szCs w:val="26"/>
        </w:rPr>
        <w:t xml:space="preserve"> копеек»;</w:t>
      </w:r>
    </w:p>
    <w:p w:rsidR="00350914" w:rsidRPr="000B34E2" w:rsidRDefault="00350914" w:rsidP="005919EB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1.1.2. в подпункте 2 пункта 1 слова «</w:t>
      </w:r>
      <w:r>
        <w:rPr>
          <w:sz w:val="26"/>
          <w:szCs w:val="26"/>
        </w:rPr>
        <w:t>5 294 094 931</w:t>
      </w:r>
      <w:r w:rsidRPr="000B34E2">
        <w:rPr>
          <w:sz w:val="26"/>
          <w:szCs w:val="26"/>
        </w:rPr>
        <w:t xml:space="preserve"> </w:t>
      </w:r>
      <w:r>
        <w:rPr>
          <w:sz w:val="26"/>
          <w:szCs w:val="26"/>
        </w:rPr>
        <w:t>рубль</w:t>
      </w:r>
      <w:r w:rsidRPr="000B34E2">
        <w:rPr>
          <w:sz w:val="26"/>
          <w:szCs w:val="26"/>
        </w:rPr>
        <w:t xml:space="preserve"> </w:t>
      </w:r>
      <w:r>
        <w:rPr>
          <w:sz w:val="26"/>
          <w:szCs w:val="26"/>
        </w:rPr>
        <w:t>98 копеек</w:t>
      </w:r>
      <w:r w:rsidRPr="000B34E2">
        <w:rPr>
          <w:sz w:val="26"/>
          <w:szCs w:val="26"/>
        </w:rPr>
        <w:t>» заменить словами «</w:t>
      </w:r>
      <w:r>
        <w:rPr>
          <w:sz w:val="26"/>
          <w:szCs w:val="26"/>
        </w:rPr>
        <w:t>5 312 112 931</w:t>
      </w:r>
      <w:r w:rsidRPr="000B34E2">
        <w:rPr>
          <w:sz w:val="26"/>
          <w:szCs w:val="26"/>
        </w:rPr>
        <w:t xml:space="preserve"> </w:t>
      </w:r>
      <w:r>
        <w:rPr>
          <w:sz w:val="26"/>
          <w:szCs w:val="26"/>
        </w:rPr>
        <w:t>рубль</w:t>
      </w:r>
      <w:r w:rsidRPr="000B34E2">
        <w:rPr>
          <w:sz w:val="26"/>
          <w:szCs w:val="26"/>
        </w:rPr>
        <w:t xml:space="preserve"> </w:t>
      </w:r>
      <w:r>
        <w:rPr>
          <w:sz w:val="26"/>
          <w:szCs w:val="26"/>
        </w:rPr>
        <w:t>98 копеек</w:t>
      </w:r>
      <w:r w:rsidRPr="000B34E2">
        <w:rPr>
          <w:sz w:val="26"/>
          <w:szCs w:val="26"/>
        </w:rPr>
        <w:t>»;</w:t>
      </w:r>
    </w:p>
    <w:p w:rsidR="00350914" w:rsidRPr="000B34E2" w:rsidRDefault="00350914" w:rsidP="005919EB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1.2. в статье 3:</w:t>
      </w:r>
    </w:p>
    <w:p w:rsidR="00350914" w:rsidRPr="000B34E2" w:rsidRDefault="00350914" w:rsidP="005919EB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1.2.1. в подпункте 1 пункта 6 слова «</w:t>
      </w:r>
      <w:r>
        <w:rPr>
          <w:sz w:val="26"/>
          <w:szCs w:val="26"/>
        </w:rPr>
        <w:t>3 772 654 286 рублей 04</w:t>
      </w:r>
      <w:r w:rsidRPr="000B34E2">
        <w:rPr>
          <w:sz w:val="26"/>
          <w:szCs w:val="26"/>
        </w:rPr>
        <w:t xml:space="preserve"> копейки» заменить словами «</w:t>
      </w:r>
      <w:r>
        <w:rPr>
          <w:sz w:val="26"/>
          <w:szCs w:val="26"/>
        </w:rPr>
        <w:t>3 790 672  286 рублей 04</w:t>
      </w:r>
      <w:r w:rsidRPr="000B34E2">
        <w:rPr>
          <w:sz w:val="26"/>
          <w:szCs w:val="26"/>
        </w:rPr>
        <w:t xml:space="preserve"> копейки»;</w:t>
      </w:r>
    </w:p>
    <w:p w:rsidR="00350914" w:rsidRPr="000B34E2" w:rsidRDefault="00350914" w:rsidP="005919EB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>1.2.2</w:t>
      </w:r>
      <w:r w:rsidRPr="000B34E2">
        <w:rPr>
          <w:sz w:val="26"/>
          <w:szCs w:val="26"/>
        </w:rPr>
        <w:t xml:space="preserve">. в </w:t>
      </w:r>
      <w:r>
        <w:rPr>
          <w:sz w:val="26"/>
          <w:szCs w:val="26"/>
        </w:rPr>
        <w:t>подпункте 1 пункта 9</w:t>
      </w:r>
      <w:r w:rsidRPr="000B34E2">
        <w:rPr>
          <w:sz w:val="26"/>
          <w:szCs w:val="26"/>
        </w:rPr>
        <w:t xml:space="preserve"> слова «</w:t>
      </w:r>
      <w:r>
        <w:rPr>
          <w:sz w:val="26"/>
          <w:szCs w:val="26"/>
        </w:rPr>
        <w:t>17 503 880 рублей 54</w:t>
      </w:r>
      <w:r w:rsidRPr="000B34E2">
        <w:rPr>
          <w:sz w:val="26"/>
          <w:szCs w:val="26"/>
        </w:rPr>
        <w:t xml:space="preserve"> копейки» заменить словами «</w:t>
      </w:r>
      <w:r>
        <w:rPr>
          <w:sz w:val="26"/>
          <w:szCs w:val="26"/>
        </w:rPr>
        <w:t>35 521 880 рублей 54</w:t>
      </w:r>
      <w:r w:rsidRPr="000B34E2">
        <w:rPr>
          <w:sz w:val="26"/>
          <w:szCs w:val="26"/>
        </w:rPr>
        <w:t xml:space="preserve"> копейки»;</w:t>
      </w:r>
    </w:p>
    <w:p w:rsidR="00350914" w:rsidRPr="000B34E2" w:rsidRDefault="00350914" w:rsidP="005919EB">
      <w:pPr>
        <w:ind w:firstLine="700"/>
        <w:jc w:val="both"/>
        <w:rPr>
          <w:sz w:val="26"/>
          <w:szCs w:val="26"/>
        </w:rPr>
      </w:pPr>
      <w:r w:rsidRPr="000B34E2">
        <w:rPr>
          <w:sz w:val="26"/>
          <w:szCs w:val="26"/>
        </w:rPr>
        <w:t xml:space="preserve">1.3. в статье 5: </w:t>
      </w:r>
    </w:p>
    <w:p w:rsidR="00350914" w:rsidRPr="000B34E2" w:rsidRDefault="00350914" w:rsidP="005919EB">
      <w:pPr>
        <w:ind w:firstLine="700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1.3.1. в подпункте 1 пункта 1 слова «</w:t>
      </w:r>
      <w:r>
        <w:rPr>
          <w:sz w:val="26"/>
          <w:szCs w:val="26"/>
        </w:rPr>
        <w:t>438 729 515</w:t>
      </w:r>
      <w:r w:rsidRPr="000B34E2">
        <w:rPr>
          <w:sz w:val="26"/>
          <w:szCs w:val="26"/>
        </w:rPr>
        <w:t xml:space="preserve"> рублей</w:t>
      </w:r>
      <w:r>
        <w:rPr>
          <w:sz w:val="26"/>
          <w:szCs w:val="26"/>
        </w:rPr>
        <w:t xml:space="preserve"> 81 копейка</w:t>
      </w:r>
      <w:r w:rsidRPr="000B34E2">
        <w:rPr>
          <w:sz w:val="26"/>
          <w:szCs w:val="26"/>
        </w:rPr>
        <w:t>» заменить словами «</w:t>
      </w:r>
      <w:r>
        <w:rPr>
          <w:sz w:val="26"/>
          <w:szCs w:val="26"/>
        </w:rPr>
        <w:t>446 828 515</w:t>
      </w:r>
      <w:r w:rsidRPr="000B34E2">
        <w:rPr>
          <w:sz w:val="26"/>
          <w:szCs w:val="26"/>
        </w:rPr>
        <w:t xml:space="preserve"> рублей</w:t>
      </w:r>
      <w:r>
        <w:rPr>
          <w:sz w:val="26"/>
          <w:szCs w:val="26"/>
        </w:rPr>
        <w:t xml:space="preserve"> 81 копейка</w:t>
      </w:r>
      <w:r w:rsidRPr="000B34E2">
        <w:rPr>
          <w:sz w:val="26"/>
          <w:szCs w:val="26"/>
        </w:rPr>
        <w:t>»;</w:t>
      </w:r>
    </w:p>
    <w:p w:rsidR="00350914" w:rsidRPr="000B34E2" w:rsidRDefault="00350914" w:rsidP="005919EB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1.3.2. в подпункте 1 пункта 5 слова «</w:t>
      </w:r>
      <w:r>
        <w:rPr>
          <w:sz w:val="26"/>
          <w:szCs w:val="26"/>
        </w:rPr>
        <w:t>277 358 391</w:t>
      </w:r>
      <w:r w:rsidRPr="000B34E2">
        <w:rPr>
          <w:sz w:val="26"/>
          <w:szCs w:val="26"/>
        </w:rPr>
        <w:t xml:space="preserve"> рубл</w:t>
      </w:r>
      <w:r>
        <w:rPr>
          <w:sz w:val="26"/>
          <w:szCs w:val="26"/>
        </w:rPr>
        <w:t>ь</w:t>
      </w:r>
      <w:r w:rsidRPr="000B34E2">
        <w:rPr>
          <w:sz w:val="26"/>
          <w:szCs w:val="26"/>
        </w:rPr>
        <w:t xml:space="preserve"> </w:t>
      </w:r>
      <w:r>
        <w:rPr>
          <w:sz w:val="26"/>
          <w:szCs w:val="26"/>
        </w:rPr>
        <w:t>81 копейка</w:t>
      </w:r>
      <w:r w:rsidRPr="000B34E2">
        <w:rPr>
          <w:sz w:val="26"/>
          <w:szCs w:val="26"/>
        </w:rPr>
        <w:t>» заменить словами «</w:t>
      </w:r>
      <w:r>
        <w:rPr>
          <w:sz w:val="26"/>
          <w:szCs w:val="26"/>
        </w:rPr>
        <w:t>285 457 391</w:t>
      </w:r>
      <w:r w:rsidRPr="000B34E2">
        <w:rPr>
          <w:sz w:val="26"/>
          <w:szCs w:val="26"/>
        </w:rPr>
        <w:t xml:space="preserve"> рубл</w:t>
      </w:r>
      <w:r>
        <w:rPr>
          <w:sz w:val="26"/>
          <w:szCs w:val="26"/>
        </w:rPr>
        <w:t>ь</w:t>
      </w:r>
      <w:r w:rsidRPr="000B34E2">
        <w:rPr>
          <w:sz w:val="26"/>
          <w:szCs w:val="26"/>
        </w:rPr>
        <w:t xml:space="preserve"> </w:t>
      </w:r>
      <w:r>
        <w:rPr>
          <w:sz w:val="26"/>
          <w:szCs w:val="26"/>
        </w:rPr>
        <w:t>81 копейка</w:t>
      </w:r>
      <w:r w:rsidRPr="000B34E2">
        <w:rPr>
          <w:sz w:val="26"/>
          <w:szCs w:val="26"/>
        </w:rPr>
        <w:t>»;</w:t>
      </w:r>
    </w:p>
    <w:p w:rsidR="00350914" w:rsidRPr="000B34E2" w:rsidRDefault="00350914" w:rsidP="005919EB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0B34E2">
        <w:rPr>
          <w:color w:val="000000"/>
          <w:sz w:val="26"/>
          <w:szCs w:val="26"/>
        </w:rPr>
        <w:t>1.4. приложение</w:t>
      </w:r>
      <w:r w:rsidRPr="000B34E2">
        <w:rPr>
          <w:sz w:val="26"/>
          <w:szCs w:val="26"/>
        </w:rPr>
        <w:t xml:space="preserve"> 3 «Доходы бюджета Советского района на 2020 год» изложить в новой редакции согласно приложению 1 к настоящему решению;</w:t>
      </w:r>
    </w:p>
    <w:p w:rsidR="00350914" w:rsidRPr="000B34E2" w:rsidRDefault="00350914" w:rsidP="005919EB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1.5.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2020 год» изложить в новой редакции согласно приложению 2 к настоящему решению;</w:t>
      </w:r>
    </w:p>
    <w:p w:rsidR="00350914" w:rsidRPr="000B34E2" w:rsidRDefault="00350914" w:rsidP="005919EB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1.6.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2020 год» изложить в новой редакции согласно приложению 3 к настоящему решению;</w:t>
      </w:r>
    </w:p>
    <w:p w:rsidR="00350914" w:rsidRPr="000B34E2" w:rsidRDefault="00350914" w:rsidP="005919EB">
      <w:pPr>
        <w:ind w:firstLine="700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1.7. приложение 9 «Распределение бюджетных ассигнований по разделам и подразделам классификации расходов бюджета Советского района на 2020 год» изложить в новой редакции согласно приложению 4 к настоящему решению;</w:t>
      </w:r>
    </w:p>
    <w:p w:rsidR="00350914" w:rsidRPr="000B34E2" w:rsidRDefault="00350914" w:rsidP="005919EB">
      <w:pPr>
        <w:ind w:firstLine="700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1.8. приложение 11 «Ведомственная структура расходов бюджета Советского района на 2020 год» изложить в новой редакции согласно приложению 5 к настоящему решению;</w:t>
      </w:r>
    </w:p>
    <w:p w:rsidR="00350914" w:rsidRPr="000B34E2" w:rsidRDefault="00350914" w:rsidP="005919EB">
      <w:pPr>
        <w:ind w:firstLine="700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1.9. приложение 13 «Источники внутреннего финансирования дефицита бюджета Советского района на 2020 год» изложить в новой редакции согласно приложению 6 к настоящему решению;</w:t>
      </w:r>
    </w:p>
    <w:p w:rsidR="00350914" w:rsidRPr="000B34E2" w:rsidRDefault="00350914" w:rsidP="005919EB">
      <w:pPr>
        <w:ind w:firstLine="700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1.10. приложение 15 «Бюджетные ассигнования на предоставление межбюджетных трансфертов бюджетам поселений, входящих в состав Советского района, на 2020 год» изложить в новой редакции согласно приложению 7 к настоящему решению;</w:t>
      </w:r>
    </w:p>
    <w:p w:rsidR="00350914" w:rsidRPr="000B34E2" w:rsidRDefault="00350914" w:rsidP="005919EB">
      <w:pPr>
        <w:ind w:firstLine="700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1.11. приложение 17 «Распределение межбюджетных трансфертов бюджетам поселений, входящих в состав Советского района, на 2020 год» изложить в новой редакции согласно приложению 8 к настоящему решению;</w:t>
      </w:r>
    </w:p>
    <w:p w:rsidR="00350914" w:rsidRPr="000B34E2" w:rsidRDefault="00350914" w:rsidP="005919EB">
      <w:pPr>
        <w:ind w:firstLine="700"/>
        <w:jc w:val="both"/>
        <w:rPr>
          <w:sz w:val="26"/>
          <w:szCs w:val="26"/>
        </w:rPr>
      </w:pPr>
      <w:r w:rsidRPr="000B34E2">
        <w:rPr>
          <w:sz w:val="26"/>
          <w:szCs w:val="26"/>
        </w:rPr>
        <w:t xml:space="preserve">1.12. приложение 23 «Распределение иных межбюджетных трансфертов бюджетам поселений, входящих в состав Советского района, на 2020 год» изложить в новой редакции согласно приложению 9 к настоящему решению; </w:t>
      </w:r>
    </w:p>
    <w:p w:rsidR="00350914" w:rsidRPr="000B34E2" w:rsidRDefault="00350914" w:rsidP="005919EB">
      <w:pPr>
        <w:ind w:firstLine="700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1.13</w:t>
      </w:r>
      <w:r>
        <w:rPr>
          <w:sz w:val="26"/>
          <w:szCs w:val="26"/>
        </w:rPr>
        <w:t>. приложение 31</w:t>
      </w:r>
      <w:r w:rsidRPr="000B34E2">
        <w:rPr>
          <w:sz w:val="26"/>
          <w:szCs w:val="26"/>
        </w:rPr>
        <w:t xml:space="preserve"> «Распределение </w:t>
      </w:r>
      <w:r>
        <w:rPr>
          <w:sz w:val="26"/>
          <w:szCs w:val="26"/>
        </w:rPr>
        <w:t xml:space="preserve">муниципального дорожного фонда </w:t>
      </w:r>
      <w:r w:rsidRPr="000B34E2">
        <w:rPr>
          <w:sz w:val="26"/>
          <w:szCs w:val="26"/>
        </w:rPr>
        <w:t>Советского района на 2020 год» изложить в новой редакции согласно приложению 10</w:t>
      </w:r>
      <w:r>
        <w:rPr>
          <w:sz w:val="26"/>
          <w:szCs w:val="26"/>
        </w:rPr>
        <w:t xml:space="preserve"> к настоящему решению.</w:t>
      </w:r>
    </w:p>
    <w:p w:rsidR="00350914" w:rsidRPr="000B34E2" w:rsidRDefault="00350914" w:rsidP="005919EB">
      <w:pPr>
        <w:ind w:firstLine="700"/>
        <w:jc w:val="both"/>
        <w:rPr>
          <w:sz w:val="26"/>
          <w:szCs w:val="26"/>
        </w:rPr>
      </w:pPr>
      <w:r w:rsidRPr="000B34E2">
        <w:rPr>
          <w:sz w:val="26"/>
          <w:szCs w:val="26"/>
        </w:rPr>
        <w:t xml:space="preserve">2. Опубликовать настоящее решение в порядке, установленном Уставом Советского района, и разместить на официальном сайте Советского района. </w:t>
      </w:r>
    </w:p>
    <w:p w:rsidR="00350914" w:rsidRPr="000B34E2" w:rsidRDefault="00350914" w:rsidP="005919EB">
      <w:pPr>
        <w:ind w:firstLine="700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3. Настоящее решение вступает в силу после его официального опубликования и распространяется н</w:t>
      </w:r>
      <w:r>
        <w:rPr>
          <w:sz w:val="26"/>
          <w:szCs w:val="26"/>
        </w:rPr>
        <w:t>а правоотношения, возникшие с 29</w:t>
      </w:r>
      <w:r w:rsidRPr="000B34E2">
        <w:rPr>
          <w:sz w:val="26"/>
          <w:szCs w:val="26"/>
        </w:rPr>
        <w:t>.12.2020.</w:t>
      </w:r>
    </w:p>
    <w:p w:rsidR="00350914" w:rsidRPr="000B34E2" w:rsidRDefault="00350914" w:rsidP="005555C8">
      <w:pPr>
        <w:rPr>
          <w:sz w:val="26"/>
          <w:szCs w:val="26"/>
        </w:rPr>
      </w:pPr>
    </w:p>
    <w:p w:rsidR="00350914" w:rsidRPr="000B34E2" w:rsidRDefault="00350914" w:rsidP="005555C8">
      <w:pPr>
        <w:rPr>
          <w:sz w:val="26"/>
          <w:szCs w:val="26"/>
        </w:rPr>
      </w:pPr>
    </w:p>
    <w:p w:rsidR="00350914" w:rsidRPr="000B34E2" w:rsidRDefault="00350914" w:rsidP="005B2B52">
      <w:pPr>
        <w:rPr>
          <w:sz w:val="26"/>
          <w:szCs w:val="26"/>
        </w:rPr>
      </w:pPr>
      <w:r w:rsidRPr="000B34E2">
        <w:rPr>
          <w:sz w:val="26"/>
          <w:szCs w:val="26"/>
        </w:rPr>
        <w:t xml:space="preserve">Председатель Думы Советского района                              </w:t>
      </w:r>
      <w:r>
        <w:rPr>
          <w:sz w:val="26"/>
          <w:szCs w:val="26"/>
        </w:rPr>
        <w:t xml:space="preserve"> </w:t>
      </w:r>
      <w:r w:rsidRPr="000B34E2">
        <w:rPr>
          <w:sz w:val="26"/>
          <w:szCs w:val="26"/>
        </w:rPr>
        <w:t>Глава Советского района</w:t>
      </w:r>
    </w:p>
    <w:p w:rsidR="00350914" w:rsidRPr="000B34E2" w:rsidRDefault="00350914" w:rsidP="005B2B52">
      <w:pPr>
        <w:rPr>
          <w:sz w:val="26"/>
          <w:szCs w:val="26"/>
        </w:rPr>
      </w:pPr>
    </w:p>
    <w:p w:rsidR="00350914" w:rsidRPr="000B34E2" w:rsidRDefault="00350914" w:rsidP="001971B0">
      <w:pPr>
        <w:ind w:right="-219"/>
        <w:rPr>
          <w:sz w:val="26"/>
          <w:szCs w:val="26"/>
        </w:rPr>
      </w:pPr>
      <w:r w:rsidRPr="000B34E2">
        <w:rPr>
          <w:sz w:val="26"/>
          <w:szCs w:val="26"/>
          <w:u w:val="single"/>
        </w:rPr>
        <w:t xml:space="preserve">                         </w:t>
      </w:r>
      <w:r w:rsidRPr="000B34E2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0B34E2">
        <w:rPr>
          <w:sz w:val="26"/>
          <w:szCs w:val="26"/>
        </w:rPr>
        <w:t>С.Э.</w:t>
      </w:r>
      <w:r>
        <w:rPr>
          <w:sz w:val="26"/>
          <w:szCs w:val="26"/>
        </w:rPr>
        <w:t xml:space="preserve"> </w:t>
      </w:r>
      <w:r w:rsidRPr="000B34E2">
        <w:rPr>
          <w:sz w:val="26"/>
          <w:szCs w:val="26"/>
        </w:rPr>
        <w:t>Озорнина</w:t>
      </w:r>
      <w:r>
        <w:rPr>
          <w:sz w:val="26"/>
          <w:szCs w:val="26"/>
        </w:rPr>
        <w:t>)</w:t>
      </w:r>
      <w:r w:rsidRPr="000B34E2">
        <w:rPr>
          <w:sz w:val="26"/>
          <w:szCs w:val="26"/>
        </w:rPr>
        <w:t xml:space="preserve">                                       </w:t>
      </w:r>
      <w:r>
        <w:rPr>
          <w:sz w:val="26"/>
          <w:szCs w:val="26"/>
        </w:rPr>
        <w:t xml:space="preserve">      </w:t>
      </w:r>
      <w:r w:rsidRPr="000B34E2">
        <w:rPr>
          <w:sz w:val="26"/>
          <w:szCs w:val="26"/>
          <w:u w:val="single"/>
        </w:rPr>
        <w:t xml:space="preserve">                         </w:t>
      </w:r>
      <w:r w:rsidRPr="005919EB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0B34E2">
        <w:rPr>
          <w:sz w:val="26"/>
          <w:szCs w:val="26"/>
        </w:rPr>
        <w:t>И.А.Набатов</w:t>
      </w:r>
      <w:r>
        <w:rPr>
          <w:sz w:val="26"/>
          <w:szCs w:val="26"/>
        </w:rPr>
        <w:t>)</w:t>
      </w:r>
    </w:p>
    <w:p w:rsidR="00350914" w:rsidRPr="00D942E0" w:rsidRDefault="00350914" w:rsidP="005B2B52">
      <w:pPr>
        <w:rPr>
          <w:sz w:val="24"/>
          <w:szCs w:val="24"/>
        </w:rPr>
      </w:pPr>
    </w:p>
    <w:p w:rsidR="00350914" w:rsidRPr="00D942E0" w:rsidRDefault="00350914" w:rsidP="005B2B52">
      <w:pPr>
        <w:spacing w:line="240" w:lineRule="atLeast"/>
        <w:jc w:val="both"/>
      </w:pPr>
      <w:r w:rsidRPr="00D942E0">
        <w:t xml:space="preserve">Дата принятия решения                                                                    </w:t>
      </w:r>
      <w:r>
        <w:t xml:space="preserve">                    </w:t>
      </w:r>
      <w:r w:rsidRPr="00D942E0">
        <w:t>Дата подписания</w:t>
      </w:r>
    </w:p>
    <w:p w:rsidR="00350914" w:rsidRPr="005B2B52" w:rsidRDefault="00350914">
      <w:pPr>
        <w:spacing w:line="240" w:lineRule="atLeast"/>
        <w:jc w:val="both"/>
      </w:pPr>
      <w:r w:rsidRPr="00D942E0">
        <w:t>«</w:t>
      </w:r>
      <w:r>
        <w:t>30</w:t>
      </w:r>
      <w:r w:rsidRPr="00D942E0">
        <w:t xml:space="preserve">» </w:t>
      </w:r>
      <w:r>
        <w:t>декабря</w:t>
      </w:r>
      <w:r w:rsidRPr="00D942E0">
        <w:t xml:space="preserve"> 2020 г.                                                                  </w:t>
      </w:r>
      <w:r>
        <w:t xml:space="preserve">                           </w:t>
      </w:r>
      <w:r w:rsidRPr="00D942E0">
        <w:t>«</w:t>
      </w:r>
      <w:r>
        <w:t>30</w:t>
      </w:r>
      <w:r w:rsidRPr="00D942E0">
        <w:t xml:space="preserve">» </w:t>
      </w:r>
      <w:r>
        <w:t>декабря</w:t>
      </w:r>
      <w:r w:rsidRPr="00D942E0">
        <w:t xml:space="preserve"> 2020 г.</w:t>
      </w:r>
    </w:p>
    <w:sectPr w:rsidR="00350914" w:rsidRPr="005B2B52" w:rsidSect="00591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914" w:rsidRDefault="00350914">
      <w:r>
        <w:separator/>
      </w:r>
    </w:p>
  </w:endnote>
  <w:endnote w:type="continuationSeparator" w:id="0">
    <w:p w:rsidR="00350914" w:rsidRDefault="00350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914" w:rsidRDefault="00350914">
      <w:r>
        <w:separator/>
      </w:r>
    </w:p>
  </w:footnote>
  <w:footnote w:type="continuationSeparator" w:id="0">
    <w:p w:rsidR="00350914" w:rsidRDefault="003509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cs="Times New Roman"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  <w:rPr>
        <w:rFonts w:cs="Times New Roman"/>
      </w:r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4DCB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30CB"/>
    <w:rsid w:val="0004410A"/>
    <w:rsid w:val="00044F65"/>
    <w:rsid w:val="0004556A"/>
    <w:rsid w:val="0004585D"/>
    <w:rsid w:val="000458A6"/>
    <w:rsid w:val="00047BC9"/>
    <w:rsid w:val="000527D3"/>
    <w:rsid w:val="00053E7D"/>
    <w:rsid w:val="0005444D"/>
    <w:rsid w:val="00054C10"/>
    <w:rsid w:val="00055B69"/>
    <w:rsid w:val="00060513"/>
    <w:rsid w:val="00061432"/>
    <w:rsid w:val="00061E97"/>
    <w:rsid w:val="0006331E"/>
    <w:rsid w:val="0006359B"/>
    <w:rsid w:val="0006434C"/>
    <w:rsid w:val="0006448B"/>
    <w:rsid w:val="00066398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715F"/>
    <w:rsid w:val="00090B70"/>
    <w:rsid w:val="00092346"/>
    <w:rsid w:val="00092438"/>
    <w:rsid w:val="00092903"/>
    <w:rsid w:val="00093322"/>
    <w:rsid w:val="00093CA3"/>
    <w:rsid w:val="00093D26"/>
    <w:rsid w:val="00095701"/>
    <w:rsid w:val="00096216"/>
    <w:rsid w:val="000978F8"/>
    <w:rsid w:val="000A152A"/>
    <w:rsid w:val="000A2FD1"/>
    <w:rsid w:val="000A3D70"/>
    <w:rsid w:val="000A5538"/>
    <w:rsid w:val="000A578F"/>
    <w:rsid w:val="000A5CB5"/>
    <w:rsid w:val="000A6125"/>
    <w:rsid w:val="000A646F"/>
    <w:rsid w:val="000A7ABD"/>
    <w:rsid w:val="000B0273"/>
    <w:rsid w:val="000B1C34"/>
    <w:rsid w:val="000B1CF1"/>
    <w:rsid w:val="000B222F"/>
    <w:rsid w:val="000B2F38"/>
    <w:rsid w:val="000B34E2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38F"/>
    <w:rsid w:val="000C2A30"/>
    <w:rsid w:val="000C31CD"/>
    <w:rsid w:val="000D1E27"/>
    <w:rsid w:val="000D2465"/>
    <w:rsid w:val="000D271C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0EAC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2FF8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267E"/>
    <w:rsid w:val="00143080"/>
    <w:rsid w:val="001438F2"/>
    <w:rsid w:val="00143B56"/>
    <w:rsid w:val="0014586B"/>
    <w:rsid w:val="00150696"/>
    <w:rsid w:val="00150E77"/>
    <w:rsid w:val="00152E14"/>
    <w:rsid w:val="00153CFA"/>
    <w:rsid w:val="001543D0"/>
    <w:rsid w:val="00156081"/>
    <w:rsid w:val="00157242"/>
    <w:rsid w:val="00160F10"/>
    <w:rsid w:val="001624CF"/>
    <w:rsid w:val="001624D3"/>
    <w:rsid w:val="001627BD"/>
    <w:rsid w:val="0016608C"/>
    <w:rsid w:val="00166C49"/>
    <w:rsid w:val="00172491"/>
    <w:rsid w:val="00173578"/>
    <w:rsid w:val="00175684"/>
    <w:rsid w:val="00176DB2"/>
    <w:rsid w:val="00176EDA"/>
    <w:rsid w:val="00177079"/>
    <w:rsid w:val="00177867"/>
    <w:rsid w:val="001778C1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411A"/>
    <w:rsid w:val="001944E6"/>
    <w:rsid w:val="00194DD4"/>
    <w:rsid w:val="001971B0"/>
    <w:rsid w:val="0019774E"/>
    <w:rsid w:val="00197AC5"/>
    <w:rsid w:val="001A57CB"/>
    <w:rsid w:val="001A67FF"/>
    <w:rsid w:val="001A77CF"/>
    <w:rsid w:val="001A7816"/>
    <w:rsid w:val="001A7BF4"/>
    <w:rsid w:val="001A7FC8"/>
    <w:rsid w:val="001B09E1"/>
    <w:rsid w:val="001B117A"/>
    <w:rsid w:val="001B14EE"/>
    <w:rsid w:val="001B3190"/>
    <w:rsid w:val="001B62B7"/>
    <w:rsid w:val="001B6E7C"/>
    <w:rsid w:val="001B7FC5"/>
    <w:rsid w:val="001C23D1"/>
    <w:rsid w:val="001C28EB"/>
    <w:rsid w:val="001C3F3C"/>
    <w:rsid w:val="001C744B"/>
    <w:rsid w:val="001D0399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5C5D"/>
    <w:rsid w:val="001F667F"/>
    <w:rsid w:val="001F6997"/>
    <w:rsid w:val="00200457"/>
    <w:rsid w:val="00201D49"/>
    <w:rsid w:val="0020256F"/>
    <w:rsid w:val="002028CC"/>
    <w:rsid w:val="00203175"/>
    <w:rsid w:val="00203433"/>
    <w:rsid w:val="00204A3E"/>
    <w:rsid w:val="002062AB"/>
    <w:rsid w:val="0020674A"/>
    <w:rsid w:val="00206AFD"/>
    <w:rsid w:val="0020733F"/>
    <w:rsid w:val="00210973"/>
    <w:rsid w:val="00212FB4"/>
    <w:rsid w:val="00213040"/>
    <w:rsid w:val="0021417F"/>
    <w:rsid w:val="0021437A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30178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38D"/>
    <w:rsid w:val="002505A9"/>
    <w:rsid w:val="00251511"/>
    <w:rsid w:val="00251DAD"/>
    <w:rsid w:val="0025279D"/>
    <w:rsid w:val="00252855"/>
    <w:rsid w:val="00253045"/>
    <w:rsid w:val="00253A2C"/>
    <w:rsid w:val="00253A33"/>
    <w:rsid w:val="002550C0"/>
    <w:rsid w:val="00255747"/>
    <w:rsid w:val="00255DD9"/>
    <w:rsid w:val="00257247"/>
    <w:rsid w:val="00257B92"/>
    <w:rsid w:val="00261694"/>
    <w:rsid w:val="002627FC"/>
    <w:rsid w:val="00263A51"/>
    <w:rsid w:val="00264CC2"/>
    <w:rsid w:val="00265CB8"/>
    <w:rsid w:val="00266CDF"/>
    <w:rsid w:val="00266DE8"/>
    <w:rsid w:val="00270540"/>
    <w:rsid w:val="00270651"/>
    <w:rsid w:val="00271323"/>
    <w:rsid w:val="002719F9"/>
    <w:rsid w:val="002738DA"/>
    <w:rsid w:val="002740FD"/>
    <w:rsid w:val="002757D2"/>
    <w:rsid w:val="00276C05"/>
    <w:rsid w:val="00277C48"/>
    <w:rsid w:val="0028149A"/>
    <w:rsid w:val="00281B40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08C"/>
    <w:rsid w:val="002B39DE"/>
    <w:rsid w:val="002B5B1A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500B"/>
    <w:rsid w:val="002F5751"/>
    <w:rsid w:val="002F7C65"/>
    <w:rsid w:val="003006D4"/>
    <w:rsid w:val="00300EA6"/>
    <w:rsid w:val="003018D6"/>
    <w:rsid w:val="00303456"/>
    <w:rsid w:val="00303AFE"/>
    <w:rsid w:val="0030575F"/>
    <w:rsid w:val="003070D3"/>
    <w:rsid w:val="00311178"/>
    <w:rsid w:val="003114F6"/>
    <w:rsid w:val="00311AA3"/>
    <w:rsid w:val="00313361"/>
    <w:rsid w:val="00316CFD"/>
    <w:rsid w:val="00317026"/>
    <w:rsid w:val="00317B94"/>
    <w:rsid w:val="00317D1D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782"/>
    <w:rsid w:val="00345955"/>
    <w:rsid w:val="00345B62"/>
    <w:rsid w:val="00345E61"/>
    <w:rsid w:val="003472B6"/>
    <w:rsid w:val="003476EB"/>
    <w:rsid w:val="0034792A"/>
    <w:rsid w:val="00350914"/>
    <w:rsid w:val="00350DAE"/>
    <w:rsid w:val="00350E92"/>
    <w:rsid w:val="0035457F"/>
    <w:rsid w:val="00356203"/>
    <w:rsid w:val="0035648C"/>
    <w:rsid w:val="00357721"/>
    <w:rsid w:val="003606E7"/>
    <w:rsid w:val="00361194"/>
    <w:rsid w:val="003613DD"/>
    <w:rsid w:val="003617F9"/>
    <w:rsid w:val="003624C2"/>
    <w:rsid w:val="00363D61"/>
    <w:rsid w:val="00365A06"/>
    <w:rsid w:val="00366E42"/>
    <w:rsid w:val="0037286A"/>
    <w:rsid w:val="00373895"/>
    <w:rsid w:val="00373E87"/>
    <w:rsid w:val="00374493"/>
    <w:rsid w:val="00374958"/>
    <w:rsid w:val="003766D1"/>
    <w:rsid w:val="00377513"/>
    <w:rsid w:val="00380231"/>
    <w:rsid w:val="003803E8"/>
    <w:rsid w:val="00380B94"/>
    <w:rsid w:val="003810F3"/>
    <w:rsid w:val="003811DD"/>
    <w:rsid w:val="00381719"/>
    <w:rsid w:val="00381A87"/>
    <w:rsid w:val="003823C9"/>
    <w:rsid w:val="00382DCA"/>
    <w:rsid w:val="00382E70"/>
    <w:rsid w:val="003839FF"/>
    <w:rsid w:val="00384000"/>
    <w:rsid w:val="00386416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B7C69"/>
    <w:rsid w:val="003C013F"/>
    <w:rsid w:val="003C0952"/>
    <w:rsid w:val="003C1AC3"/>
    <w:rsid w:val="003C2D1E"/>
    <w:rsid w:val="003C4703"/>
    <w:rsid w:val="003C4F91"/>
    <w:rsid w:val="003C542B"/>
    <w:rsid w:val="003D07A3"/>
    <w:rsid w:val="003D1A4F"/>
    <w:rsid w:val="003D1C5A"/>
    <w:rsid w:val="003D2127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5FCD"/>
    <w:rsid w:val="003E65A0"/>
    <w:rsid w:val="003F0490"/>
    <w:rsid w:val="003F0E11"/>
    <w:rsid w:val="003F3092"/>
    <w:rsid w:val="003F33A1"/>
    <w:rsid w:val="003F4DE3"/>
    <w:rsid w:val="003F56E7"/>
    <w:rsid w:val="003F66BC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5593"/>
    <w:rsid w:val="00406197"/>
    <w:rsid w:val="004068C7"/>
    <w:rsid w:val="004068F6"/>
    <w:rsid w:val="00406FB3"/>
    <w:rsid w:val="00407682"/>
    <w:rsid w:val="00407A9B"/>
    <w:rsid w:val="00410231"/>
    <w:rsid w:val="00410624"/>
    <w:rsid w:val="00411543"/>
    <w:rsid w:val="00411670"/>
    <w:rsid w:val="00416646"/>
    <w:rsid w:val="00420CA9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102"/>
    <w:rsid w:val="00431936"/>
    <w:rsid w:val="00435542"/>
    <w:rsid w:val="00435D4A"/>
    <w:rsid w:val="0043643E"/>
    <w:rsid w:val="00436D4F"/>
    <w:rsid w:val="0044057E"/>
    <w:rsid w:val="00440C5B"/>
    <w:rsid w:val="00440DAC"/>
    <w:rsid w:val="00442878"/>
    <w:rsid w:val="00442FEC"/>
    <w:rsid w:val="00443475"/>
    <w:rsid w:val="004440B4"/>
    <w:rsid w:val="0044590E"/>
    <w:rsid w:val="0044668B"/>
    <w:rsid w:val="00450134"/>
    <w:rsid w:val="00451166"/>
    <w:rsid w:val="004511A5"/>
    <w:rsid w:val="0045133A"/>
    <w:rsid w:val="00451A8E"/>
    <w:rsid w:val="004525EC"/>
    <w:rsid w:val="00454656"/>
    <w:rsid w:val="00454E9F"/>
    <w:rsid w:val="00455C2F"/>
    <w:rsid w:val="00456AA3"/>
    <w:rsid w:val="00456AE9"/>
    <w:rsid w:val="00457389"/>
    <w:rsid w:val="00460790"/>
    <w:rsid w:val="004608C8"/>
    <w:rsid w:val="004624E2"/>
    <w:rsid w:val="00462E0A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DCC"/>
    <w:rsid w:val="00495396"/>
    <w:rsid w:val="00495499"/>
    <w:rsid w:val="00495F9C"/>
    <w:rsid w:val="00496036"/>
    <w:rsid w:val="004965DF"/>
    <w:rsid w:val="00497409"/>
    <w:rsid w:val="00497D17"/>
    <w:rsid w:val="004A0EBE"/>
    <w:rsid w:val="004A221F"/>
    <w:rsid w:val="004A2AB6"/>
    <w:rsid w:val="004A2FA2"/>
    <w:rsid w:val="004A3E7A"/>
    <w:rsid w:val="004A5D96"/>
    <w:rsid w:val="004A628C"/>
    <w:rsid w:val="004B010F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5E19"/>
    <w:rsid w:val="004E7C6F"/>
    <w:rsid w:val="004F13EF"/>
    <w:rsid w:val="004F19D5"/>
    <w:rsid w:val="004F24B6"/>
    <w:rsid w:val="004F350E"/>
    <w:rsid w:val="004F35D3"/>
    <w:rsid w:val="004F4F24"/>
    <w:rsid w:val="004F5A56"/>
    <w:rsid w:val="004F693A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6D04"/>
    <w:rsid w:val="005172D6"/>
    <w:rsid w:val="00517351"/>
    <w:rsid w:val="00521679"/>
    <w:rsid w:val="00521C98"/>
    <w:rsid w:val="005230F9"/>
    <w:rsid w:val="00524EAD"/>
    <w:rsid w:val="00525512"/>
    <w:rsid w:val="00525A31"/>
    <w:rsid w:val="00525E02"/>
    <w:rsid w:val="00525E90"/>
    <w:rsid w:val="005261CA"/>
    <w:rsid w:val="00526408"/>
    <w:rsid w:val="00527D56"/>
    <w:rsid w:val="00533317"/>
    <w:rsid w:val="0053661C"/>
    <w:rsid w:val="00536A83"/>
    <w:rsid w:val="00537927"/>
    <w:rsid w:val="00537EBA"/>
    <w:rsid w:val="005403FC"/>
    <w:rsid w:val="005408DE"/>
    <w:rsid w:val="00540A66"/>
    <w:rsid w:val="005416CB"/>
    <w:rsid w:val="0054241F"/>
    <w:rsid w:val="0054312E"/>
    <w:rsid w:val="0054463E"/>
    <w:rsid w:val="005459C9"/>
    <w:rsid w:val="00545BCB"/>
    <w:rsid w:val="00547093"/>
    <w:rsid w:val="00547BCF"/>
    <w:rsid w:val="00552189"/>
    <w:rsid w:val="005550C7"/>
    <w:rsid w:val="005555C8"/>
    <w:rsid w:val="00562513"/>
    <w:rsid w:val="00562871"/>
    <w:rsid w:val="0056392F"/>
    <w:rsid w:val="00563DDB"/>
    <w:rsid w:val="00564FC6"/>
    <w:rsid w:val="00565118"/>
    <w:rsid w:val="005651EA"/>
    <w:rsid w:val="005655E3"/>
    <w:rsid w:val="00565755"/>
    <w:rsid w:val="00567DA2"/>
    <w:rsid w:val="00567E23"/>
    <w:rsid w:val="005705BE"/>
    <w:rsid w:val="00571B98"/>
    <w:rsid w:val="00572AF2"/>
    <w:rsid w:val="00572ED6"/>
    <w:rsid w:val="00575CD0"/>
    <w:rsid w:val="00576E33"/>
    <w:rsid w:val="00577850"/>
    <w:rsid w:val="00581A3B"/>
    <w:rsid w:val="0058209B"/>
    <w:rsid w:val="00582D66"/>
    <w:rsid w:val="0058370F"/>
    <w:rsid w:val="005852EC"/>
    <w:rsid w:val="005856C1"/>
    <w:rsid w:val="00585A42"/>
    <w:rsid w:val="00586714"/>
    <w:rsid w:val="00586DCE"/>
    <w:rsid w:val="0058700D"/>
    <w:rsid w:val="005919EB"/>
    <w:rsid w:val="00592695"/>
    <w:rsid w:val="00595365"/>
    <w:rsid w:val="005A0905"/>
    <w:rsid w:val="005A0FB3"/>
    <w:rsid w:val="005A1BA0"/>
    <w:rsid w:val="005A24BB"/>
    <w:rsid w:val="005A6C74"/>
    <w:rsid w:val="005A7FA6"/>
    <w:rsid w:val="005B0407"/>
    <w:rsid w:val="005B0C60"/>
    <w:rsid w:val="005B0F7F"/>
    <w:rsid w:val="005B0F84"/>
    <w:rsid w:val="005B1096"/>
    <w:rsid w:val="005B1B78"/>
    <w:rsid w:val="005B2B52"/>
    <w:rsid w:val="005B4961"/>
    <w:rsid w:val="005B4B9F"/>
    <w:rsid w:val="005B7529"/>
    <w:rsid w:val="005C02BA"/>
    <w:rsid w:val="005C0C42"/>
    <w:rsid w:val="005C281A"/>
    <w:rsid w:val="005C4D49"/>
    <w:rsid w:val="005C73F6"/>
    <w:rsid w:val="005D027E"/>
    <w:rsid w:val="005D02C2"/>
    <w:rsid w:val="005D10EF"/>
    <w:rsid w:val="005D1514"/>
    <w:rsid w:val="005D165C"/>
    <w:rsid w:val="005D3AA2"/>
    <w:rsid w:val="005D3D52"/>
    <w:rsid w:val="005D4CAC"/>
    <w:rsid w:val="005D4F5B"/>
    <w:rsid w:val="005D6272"/>
    <w:rsid w:val="005E1A69"/>
    <w:rsid w:val="005E2216"/>
    <w:rsid w:val="005E27DC"/>
    <w:rsid w:val="005E4EE9"/>
    <w:rsid w:val="005E5384"/>
    <w:rsid w:val="005E6B97"/>
    <w:rsid w:val="005E6D52"/>
    <w:rsid w:val="005E744C"/>
    <w:rsid w:val="005E7521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AA0"/>
    <w:rsid w:val="00622F7C"/>
    <w:rsid w:val="0062349C"/>
    <w:rsid w:val="006239F2"/>
    <w:rsid w:val="0062443B"/>
    <w:rsid w:val="00624CD8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2B7"/>
    <w:rsid w:val="00637721"/>
    <w:rsid w:val="00637845"/>
    <w:rsid w:val="006378E1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1E9C"/>
    <w:rsid w:val="006653B6"/>
    <w:rsid w:val="00665EBF"/>
    <w:rsid w:val="006669A0"/>
    <w:rsid w:val="00666A1F"/>
    <w:rsid w:val="006674B9"/>
    <w:rsid w:val="00667DFF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3B53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0773"/>
    <w:rsid w:val="006A1B8E"/>
    <w:rsid w:val="006A2605"/>
    <w:rsid w:val="006A4A76"/>
    <w:rsid w:val="006A4E63"/>
    <w:rsid w:val="006A4FBA"/>
    <w:rsid w:val="006A5112"/>
    <w:rsid w:val="006A5163"/>
    <w:rsid w:val="006A51B1"/>
    <w:rsid w:val="006A5E3D"/>
    <w:rsid w:val="006A6C65"/>
    <w:rsid w:val="006B0687"/>
    <w:rsid w:val="006B089E"/>
    <w:rsid w:val="006B0912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B7D89"/>
    <w:rsid w:val="006C0FB2"/>
    <w:rsid w:val="006C11C4"/>
    <w:rsid w:val="006C1732"/>
    <w:rsid w:val="006C2148"/>
    <w:rsid w:val="006C5FEB"/>
    <w:rsid w:val="006C6BC7"/>
    <w:rsid w:val="006C7BAB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0A6"/>
    <w:rsid w:val="0070766C"/>
    <w:rsid w:val="00710EB8"/>
    <w:rsid w:val="00711563"/>
    <w:rsid w:val="00711611"/>
    <w:rsid w:val="00713430"/>
    <w:rsid w:val="007134E8"/>
    <w:rsid w:val="00714013"/>
    <w:rsid w:val="0071454C"/>
    <w:rsid w:val="00715EC4"/>
    <w:rsid w:val="00720A37"/>
    <w:rsid w:val="00721476"/>
    <w:rsid w:val="00723543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1C5"/>
    <w:rsid w:val="00744803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5769C"/>
    <w:rsid w:val="007606E6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1082"/>
    <w:rsid w:val="00791174"/>
    <w:rsid w:val="007915CF"/>
    <w:rsid w:val="00791F4C"/>
    <w:rsid w:val="007941F4"/>
    <w:rsid w:val="00794A2B"/>
    <w:rsid w:val="007A0E0B"/>
    <w:rsid w:val="007A0FEF"/>
    <w:rsid w:val="007A234B"/>
    <w:rsid w:val="007A37CE"/>
    <w:rsid w:val="007A42C2"/>
    <w:rsid w:val="007A59AD"/>
    <w:rsid w:val="007A5A11"/>
    <w:rsid w:val="007A722B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3C9F"/>
    <w:rsid w:val="007E4D66"/>
    <w:rsid w:val="007E665E"/>
    <w:rsid w:val="007E7BC8"/>
    <w:rsid w:val="007E7E88"/>
    <w:rsid w:val="007F154A"/>
    <w:rsid w:val="007F1DEB"/>
    <w:rsid w:val="007F2458"/>
    <w:rsid w:val="007F2BB8"/>
    <w:rsid w:val="007F31E2"/>
    <w:rsid w:val="007F3C8B"/>
    <w:rsid w:val="007F4753"/>
    <w:rsid w:val="007F49F9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2614"/>
    <w:rsid w:val="00813E20"/>
    <w:rsid w:val="008145DA"/>
    <w:rsid w:val="008146DC"/>
    <w:rsid w:val="00814942"/>
    <w:rsid w:val="00815170"/>
    <w:rsid w:val="008158E2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58AD"/>
    <w:rsid w:val="00835C40"/>
    <w:rsid w:val="00836E46"/>
    <w:rsid w:val="0084076E"/>
    <w:rsid w:val="008407D0"/>
    <w:rsid w:val="0084087A"/>
    <w:rsid w:val="00840DBC"/>
    <w:rsid w:val="008420DC"/>
    <w:rsid w:val="008427CD"/>
    <w:rsid w:val="00842C61"/>
    <w:rsid w:val="00844DFF"/>
    <w:rsid w:val="008450A2"/>
    <w:rsid w:val="0084564D"/>
    <w:rsid w:val="00845C02"/>
    <w:rsid w:val="008466CC"/>
    <w:rsid w:val="0084710A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5F2"/>
    <w:rsid w:val="0086374F"/>
    <w:rsid w:val="00863B98"/>
    <w:rsid w:val="00863D69"/>
    <w:rsid w:val="00864946"/>
    <w:rsid w:val="00864D97"/>
    <w:rsid w:val="008666FD"/>
    <w:rsid w:val="008669F9"/>
    <w:rsid w:val="00866A52"/>
    <w:rsid w:val="00870504"/>
    <w:rsid w:val="00872529"/>
    <w:rsid w:val="008733C9"/>
    <w:rsid w:val="00874C8B"/>
    <w:rsid w:val="00875843"/>
    <w:rsid w:val="00876301"/>
    <w:rsid w:val="00876A57"/>
    <w:rsid w:val="0087708B"/>
    <w:rsid w:val="00877F06"/>
    <w:rsid w:val="008808AB"/>
    <w:rsid w:val="00881903"/>
    <w:rsid w:val="0088290E"/>
    <w:rsid w:val="00890622"/>
    <w:rsid w:val="008927C8"/>
    <w:rsid w:val="008936C5"/>
    <w:rsid w:val="008938F0"/>
    <w:rsid w:val="00893EE6"/>
    <w:rsid w:val="0089701B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5A14"/>
    <w:rsid w:val="008B654D"/>
    <w:rsid w:val="008B742A"/>
    <w:rsid w:val="008B7CD0"/>
    <w:rsid w:val="008B7D49"/>
    <w:rsid w:val="008C08C7"/>
    <w:rsid w:val="008C0BE4"/>
    <w:rsid w:val="008C25D4"/>
    <w:rsid w:val="008C26BE"/>
    <w:rsid w:val="008C5164"/>
    <w:rsid w:val="008C55EF"/>
    <w:rsid w:val="008C612D"/>
    <w:rsid w:val="008C6351"/>
    <w:rsid w:val="008C688B"/>
    <w:rsid w:val="008C6C55"/>
    <w:rsid w:val="008C7A18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33DF"/>
    <w:rsid w:val="008E48AE"/>
    <w:rsid w:val="008E6017"/>
    <w:rsid w:val="008F168A"/>
    <w:rsid w:val="008F25E3"/>
    <w:rsid w:val="008F3514"/>
    <w:rsid w:val="008F391A"/>
    <w:rsid w:val="008F511E"/>
    <w:rsid w:val="008F6EF6"/>
    <w:rsid w:val="008F7C45"/>
    <w:rsid w:val="008F7E75"/>
    <w:rsid w:val="009009CB"/>
    <w:rsid w:val="00901B42"/>
    <w:rsid w:val="00901FF5"/>
    <w:rsid w:val="00903359"/>
    <w:rsid w:val="009052AE"/>
    <w:rsid w:val="009063F1"/>
    <w:rsid w:val="00906947"/>
    <w:rsid w:val="0090721F"/>
    <w:rsid w:val="00907A2D"/>
    <w:rsid w:val="009132B9"/>
    <w:rsid w:val="00913505"/>
    <w:rsid w:val="0091516A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905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4FF9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569A"/>
    <w:rsid w:val="00976013"/>
    <w:rsid w:val="00976741"/>
    <w:rsid w:val="00977717"/>
    <w:rsid w:val="009801D7"/>
    <w:rsid w:val="00980728"/>
    <w:rsid w:val="00980BEC"/>
    <w:rsid w:val="00981DD3"/>
    <w:rsid w:val="00983C54"/>
    <w:rsid w:val="00985FEC"/>
    <w:rsid w:val="00986D07"/>
    <w:rsid w:val="00986D14"/>
    <w:rsid w:val="0098722C"/>
    <w:rsid w:val="009905B6"/>
    <w:rsid w:val="00994DE5"/>
    <w:rsid w:val="009956D8"/>
    <w:rsid w:val="009962CF"/>
    <w:rsid w:val="00996FAB"/>
    <w:rsid w:val="009A14DF"/>
    <w:rsid w:val="009A27BB"/>
    <w:rsid w:val="009A2D4D"/>
    <w:rsid w:val="009A3334"/>
    <w:rsid w:val="009A45A5"/>
    <w:rsid w:val="009A46DD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07EC"/>
    <w:rsid w:val="009C1FF3"/>
    <w:rsid w:val="009C2914"/>
    <w:rsid w:val="009C3136"/>
    <w:rsid w:val="009C3212"/>
    <w:rsid w:val="009C3A93"/>
    <w:rsid w:val="009C4B4A"/>
    <w:rsid w:val="009C5007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635"/>
    <w:rsid w:val="009D4766"/>
    <w:rsid w:val="009D6445"/>
    <w:rsid w:val="009D689A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1EC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5B0"/>
    <w:rsid w:val="00A066E7"/>
    <w:rsid w:val="00A07099"/>
    <w:rsid w:val="00A0759D"/>
    <w:rsid w:val="00A103E0"/>
    <w:rsid w:val="00A1186A"/>
    <w:rsid w:val="00A1379F"/>
    <w:rsid w:val="00A14DB5"/>
    <w:rsid w:val="00A213E4"/>
    <w:rsid w:val="00A21518"/>
    <w:rsid w:val="00A21773"/>
    <w:rsid w:val="00A2241F"/>
    <w:rsid w:val="00A2280A"/>
    <w:rsid w:val="00A2423E"/>
    <w:rsid w:val="00A24337"/>
    <w:rsid w:val="00A255CD"/>
    <w:rsid w:val="00A263FF"/>
    <w:rsid w:val="00A26B36"/>
    <w:rsid w:val="00A31947"/>
    <w:rsid w:val="00A31952"/>
    <w:rsid w:val="00A33ABA"/>
    <w:rsid w:val="00A340E3"/>
    <w:rsid w:val="00A34188"/>
    <w:rsid w:val="00A35349"/>
    <w:rsid w:val="00A3544D"/>
    <w:rsid w:val="00A37A37"/>
    <w:rsid w:val="00A4013C"/>
    <w:rsid w:val="00A40B81"/>
    <w:rsid w:val="00A41005"/>
    <w:rsid w:val="00A422F2"/>
    <w:rsid w:val="00A422F8"/>
    <w:rsid w:val="00A46713"/>
    <w:rsid w:val="00A47FD9"/>
    <w:rsid w:val="00A524DE"/>
    <w:rsid w:val="00A53112"/>
    <w:rsid w:val="00A538D1"/>
    <w:rsid w:val="00A54698"/>
    <w:rsid w:val="00A55199"/>
    <w:rsid w:val="00A55BB0"/>
    <w:rsid w:val="00A562E0"/>
    <w:rsid w:val="00A57535"/>
    <w:rsid w:val="00A578F3"/>
    <w:rsid w:val="00A57905"/>
    <w:rsid w:val="00A60410"/>
    <w:rsid w:val="00A6067A"/>
    <w:rsid w:val="00A621E3"/>
    <w:rsid w:val="00A623F5"/>
    <w:rsid w:val="00A63FE1"/>
    <w:rsid w:val="00A65C90"/>
    <w:rsid w:val="00A67F7F"/>
    <w:rsid w:val="00A703F9"/>
    <w:rsid w:val="00A70579"/>
    <w:rsid w:val="00A713E5"/>
    <w:rsid w:val="00A72CBD"/>
    <w:rsid w:val="00A730EF"/>
    <w:rsid w:val="00A73D41"/>
    <w:rsid w:val="00A7400B"/>
    <w:rsid w:val="00A74EFE"/>
    <w:rsid w:val="00A750B0"/>
    <w:rsid w:val="00A75EC5"/>
    <w:rsid w:val="00A76C75"/>
    <w:rsid w:val="00A82254"/>
    <w:rsid w:val="00A83DAC"/>
    <w:rsid w:val="00A84386"/>
    <w:rsid w:val="00A843EB"/>
    <w:rsid w:val="00A8465F"/>
    <w:rsid w:val="00A85C93"/>
    <w:rsid w:val="00A86368"/>
    <w:rsid w:val="00A86457"/>
    <w:rsid w:val="00A86668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C0C95"/>
    <w:rsid w:val="00AC0D4E"/>
    <w:rsid w:val="00AC1940"/>
    <w:rsid w:val="00AC1AE1"/>
    <w:rsid w:val="00AC20E3"/>
    <w:rsid w:val="00AC273F"/>
    <w:rsid w:val="00AC300C"/>
    <w:rsid w:val="00AC4C7C"/>
    <w:rsid w:val="00AC5F96"/>
    <w:rsid w:val="00AC6889"/>
    <w:rsid w:val="00AC689A"/>
    <w:rsid w:val="00AC6E37"/>
    <w:rsid w:val="00AC6FDA"/>
    <w:rsid w:val="00AD024E"/>
    <w:rsid w:val="00AD1E09"/>
    <w:rsid w:val="00AD25AE"/>
    <w:rsid w:val="00AD28DC"/>
    <w:rsid w:val="00AD291C"/>
    <w:rsid w:val="00AD4A39"/>
    <w:rsid w:val="00AD61DF"/>
    <w:rsid w:val="00AD631A"/>
    <w:rsid w:val="00AD6400"/>
    <w:rsid w:val="00AD6410"/>
    <w:rsid w:val="00AD67AC"/>
    <w:rsid w:val="00AD6C6A"/>
    <w:rsid w:val="00AD7924"/>
    <w:rsid w:val="00AD7DED"/>
    <w:rsid w:val="00AE0418"/>
    <w:rsid w:val="00AE0E74"/>
    <w:rsid w:val="00AE2BE2"/>
    <w:rsid w:val="00AE4097"/>
    <w:rsid w:val="00AE49FE"/>
    <w:rsid w:val="00AE5AFA"/>
    <w:rsid w:val="00AE6B49"/>
    <w:rsid w:val="00AF062E"/>
    <w:rsid w:val="00AF1042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566E"/>
    <w:rsid w:val="00B07494"/>
    <w:rsid w:val="00B07993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181"/>
    <w:rsid w:val="00B2291F"/>
    <w:rsid w:val="00B23FF5"/>
    <w:rsid w:val="00B24348"/>
    <w:rsid w:val="00B2532E"/>
    <w:rsid w:val="00B2544B"/>
    <w:rsid w:val="00B25C00"/>
    <w:rsid w:val="00B25EEF"/>
    <w:rsid w:val="00B260A9"/>
    <w:rsid w:val="00B27EF0"/>
    <w:rsid w:val="00B31726"/>
    <w:rsid w:val="00B330F1"/>
    <w:rsid w:val="00B3311F"/>
    <w:rsid w:val="00B3313F"/>
    <w:rsid w:val="00B33962"/>
    <w:rsid w:val="00B358E6"/>
    <w:rsid w:val="00B37106"/>
    <w:rsid w:val="00B37B47"/>
    <w:rsid w:val="00B41D0D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7138"/>
    <w:rsid w:val="00B47705"/>
    <w:rsid w:val="00B50020"/>
    <w:rsid w:val="00B505B6"/>
    <w:rsid w:val="00B505C2"/>
    <w:rsid w:val="00B50AB8"/>
    <w:rsid w:val="00B50DA3"/>
    <w:rsid w:val="00B50F92"/>
    <w:rsid w:val="00B526F0"/>
    <w:rsid w:val="00B561B2"/>
    <w:rsid w:val="00B56A44"/>
    <w:rsid w:val="00B576A8"/>
    <w:rsid w:val="00B609CD"/>
    <w:rsid w:val="00B62BBE"/>
    <w:rsid w:val="00B65660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712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BF4"/>
    <w:rsid w:val="00B96FA4"/>
    <w:rsid w:val="00B97B36"/>
    <w:rsid w:val="00BA1363"/>
    <w:rsid w:val="00BA1EA6"/>
    <w:rsid w:val="00BA2580"/>
    <w:rsid w:val="00BA3A42"/>
    <w:rsid w:val="00BA5156"/>
    <w:rsid w:val="00BA5A53"/>
    <w:rsid w:val="00BA65FD"/>
    <w:rsid w:val="00BA6D87"/>
    <w:rsid w:val="00BA6E0B"/>
    <w:rsid w:val="00BB0156"/>
    <w:rsid w:val="00BB03D6"/>
    <w:rsid w:val="00BB1773"/>
    <w:rsid w:val="00BB1D69"/>
    <w:rsid w:val="00BB2304"/>
    <w:rsid w:val="00BB296A"/>
    <w:rsid w:val="00BB4241"/>
    <w:rsid w:val="00BB475D"/>
    <w:rsid w:val="00BB59FC"/>
    <w:rsid w:val="00BB6013"/>
    <w:rsid w:val="00BB6DC3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9AD"/>
    <w:rsid w:val="00BD0CD2"/>
    <w:rsid w:val="00BD2593"/>
    <w:rsid w:val="00BD361C"/>
    <w:rsid w:val="00BD3B92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F0CFA"/>
    <w:rsid w:val="00BF2629"/>
    <w:rsid w:val="00BF2CED"/>
    <w:rsid w:val="00BF43BD"/>
    <w:rsid w:val="00BF44E2"/>
    <w:rsid w:val="00BF4AC1"/>
    <w:rsid w:val="00BF4E44"/>
    <w:rsid w:val="00BF6BBC"/>
    <w:rsid w:val="00C00276"/>
    <w:rsid w:val="00C00364"/>
    <w:rsid w:val="00C0065C"/>
    <w:rsid w:val="00C0241F"/>
    <w:rsid w:val="00C02993"/>
    <w:rsid w:val="00C050C5"/>
    <w:rsid w:val="00C05570"/>
    <w:rsid w:val="00C05800"/>
    <w:rsid w:val="00C07243"/>
    <w:rsid w:val="00C07410"/>
    <w:rsid w:val="00C10496"/>
    <w:rsid w:val="00C10772"/>
    <w:rsid w:val="00C11F32"/>
    <w:rsid w:val="00C12CFF"/>
    <w:rsid w:val="00C165DB"/>
    <w:rsid w:val="00C17193"/>
    <w:rsid w:val="00C17500"/>
    <w:rsid w:val="00C17750"/>
    <w:rsid w:val="00C17F4C"/>
    <w:rsid w:val="00C2235F"/>
    <w:rsid w:val="00C22377"/>
    <w:rsid w:val="00C227EE"/>
    <w:rsid w:val="00C22EA3"/>
    <w:rsid w:val="00C239A8"/>
    <w:rsid w:val="00C24003"/>
    <w:rsid w:val="00C2422A"/>
    <w:rsid w:val="00C27EA8"/>
    <w:rsid w:val="00C27F2F"/>
    <w:rsid w:val="00C30418"/>
    <w:rsid w:val="00C30AC8"/>
    <w:rsid w:val="00C3173E"/>
    <w:rsid w:val="00C32125"/>
    <w:rsid w:val="00C32663"/>
    <w:rsid w:val="00C327AA"/>
    <w:rsid w:val="00C32CBD"/>
    <w:rsid w:val="00C33BC0"/>
    <w:rsid w:val="00C34909"/>
    <w:rsid w:val="00C3610A"/>
    <w:rsid w:val="00C37380"/>
    <w:rsid w:val="00C37760"/>
    <w:rsid w:val="00C37BD2"/>
    <w:rsid w:val="00C4027C"/>
    <w:rsid w:val="00C412AF"/>
    <w:rsid w:val="00C4285D"/>
    <w:rsid w:val="00C43353"/>
    <w:rsid w:val="00C44E96"/>
    <w:rsid w:val="00C465DE"/>
    <w:rsid w:val="00C50005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76B3F"/>
    <w:rsid w:val="00C80335"/>
    <w:rsid w:val="00C823F9"/>
    <w:rsid w:val="00C82C09"/>
    <w:rsid w:val="00C82C29"/>
    <w:rsid w:val="00C8445E"/>
    <w:rsid w:val="00C8600C"/>
    <w:rsid w:val="00C86936"/>
    <w:rsid w:val="00C873E4"/>
    <w:rsid w:val="00C87FAA"/>
    <w:rsid w:val="00C908DC"/>
    <w:rsid w:val="00C9457C"/>
    <w:rsid w:val="00C9538F"/>
    <w:rsid w:val="00C97C3A"/>
    <w:rsid w:val="00C97EB9"/>
    <w:rsid w:val="00CA07CA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343"/>
    <w:rsid w:val="00CC6102"/>
    <w:rsid w:val="00CC6330"/>
    <w:rsid w:val="00CC6543"/>
    <w:rsid w:val="00CC6694"/>
    <w:rsid w:val="00CC6A50"/>
    <w:rsid w:val="00CC7795"/>
    <w:rsid w:val="00CC7962"/>
    <w:rsid w:val="00CC7F01"/>
    <w:rsid w:val="00CD1196"/>
    <w:rsid w:val="00CD191F"/>
    <w:rsid w:val="00CD1D2C"/>
    <w:rsid w:val="00CD34C9"/>
    <w:rsid w:val="00CD3FD1"/>
    <w:rsid w:val="00CD5084"/>
    <w:rsid w:val="00CD58A2"/>
    <w:rsid w:val="00CD63C7"/>
    <w:rsid w:val="00CD6BBE"/>
    <w:rsid w:val="00CE1C77"/>
    <w:rsid w:val="00CE2CAE"/>
    <w:rsid w:val="00CE2DEA"/>
    <w:rsid w:val="00CE37B6"/>
    <w:rsid w:val="00CE4CEB"/>
    <w:rsid w:val="00CE52BA"/>
    <w:rsid w:val="00CE5DD3"/>
    <w:rsid w:val="00CE6443"/>
    <w:rsid w:val="00CF29A5"/>
    <w:rsid w:val="00CF3BAD"/>
    <w:rsid w:val="00CF40F0"/>
    <w:rsid w:val="00CF4623"/>
    <w:rsid w:val="00CF47E0"/>
    <w:rsid w:val="00CF49B0"/>
    <w:rsid w:val="00CF4E78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17356"/>
    <w:rsid w:val="00D17CEF"/>
    <w:rsid w:val="00D20708"/>
    <w:rsid w:val="00D20EA6"/>
    <w:rsid w:val="00D210E8"/>
    <w:rsid w:val="00D21893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1143"/>
    <w:rsid w:val="00D34546"/>
    <w:rsid w:val="00D34A76"/>
    <w:rsid w:val="00D34F0D"/>
    <w:rsid w:val="00D4064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67553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1B78"/>
    <w:rsid w:val="00D84E42"/>
    <w:rsid w:val="00D85002"/>
    <w:rsid w:val="00D854E2"/>
    <w:rsid w:val="00D85946"/>
    <w:rsid w:val="00D860AA"/>
    <w:rsid w:val="00D8780C"/>
    <w:rsid w:val="00D87C4B"/>
    <w:rsid w:val="00D90D98"/>
    <w:rsid w:val="00D91439"/>
    <w:rsid w:val="00D91CB6"/>
    <w:rsid w:val="00D9360E"/>
    <w:rsid w:val="00D940D2"/>
    <w:rsid w:val="00D942E0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726"/>
    <w:rsid w:val="00DB08FF"/>
    <w:rsid w:val="00DB301F"/>
    <w:rsid w:val="00DB3494"/>
    <w:rsid w:val="00DB3855"/>
    <w:rsid w:val="00DB3A92"/>
    <w:rsid w:val="00DB40CD"/>
    <w:rsid w:val="00DB4D38"/>
    <w:rsid w:val="00DB4F53"/>
    <w:rsid w:val="00DB5243"/>
    <w:rsid w:val="00DB721D"/>
    <w:rsid w:val="00DC01FF"/>
    <w:rsid w:val="00DC4456"/>
    <w:rsid w:val="00DC748A"/>
    <w:rsid w:val="00DD102C"/>
    <w:rsid w:val="00DD5795"/>
    <w:rsid w:val="00DD61DC"/>
    <w:rsid w:val="00DD6EA1"/>
    <w:rsid w:val="00DE0908"/>
    <w:rsid w:val="00DE34D8"/>
    <w:rsid w:val="00DE35A6"/>
    <w:rsid w:val="00DE6352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4AF"/>
    <w:rsid w:val="00E05750"/>
    <w:rsid w:val="00E05D7A"/>
    <w:rsid w:val="00E05FCB"/>
    <w:rsid w:val="00E0717C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306E"/>
    <w:rsid w:val="00E24AAB"/>
    <w:rsid w:val="00E251D5"/>
    <w:rsid w:val="00E2604C"/>
    <w:rsid w:val="00E31498"/>
    <w:rsid w:val="00E3271F"/>
    <w:rsid w:val="00E32DC5"/>
    <w:rsid w:val="00E3334A"/>
    <w:rsid w:val="00E33EB4"/>
    <w:rsid w:val="00E33F41"/>
    <w:rsid w:val="00E34A1E"/>
    <w:rsid w:val="00E35332"/>
    <w:rsid w:val="00E35767"/>
    <w:rsid w:val="00E40965"/>
    <w:rsid w:val="00E41644"/>
    <w:rsid w:val="00E42875"/>
    <w:rsid w:val="00E42C04"/>
    <w:rsid w:val="00E43A48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4EC4"/>
    <w:rsid w:val="00E5517C"/>
    <w:rsid w:val="00E55E23"/>
    <w:rsid w:val="00E5608C"/>
    <w:rsid w:val="00E603CE"/>
    <w:rsid w:val="00E646F1"/>
    <w:rsid w:val="00E65036"/>
    <w:rsid w:val="00E6696B"/>
    <w:rsid w:val="00E67071"/>
    <w:rsid w:val="00E678B3"/>
    <w:rsid w:val="00E67C12"/>
    <w:rsid w:val="00E67F96"/>
    <w:rsid w:val="00E7058E"/>
    <w:rsid w:val="00E705AC"/>
    <w:rsid w:val="00E7089E"/>
    <w:rsid w:val="00E71261"/>
    <w:rsid w:val="00E71552"/>
    <w:rsid w:val="00E7173F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3253"/>
    <w:rsid w:val="00E9359C"/>
    <w:rsid w:val="00E9510F"/>
    <w:rsid w:val="00E95ABF"/>
    <w:rsid w:val="00E97E7D"/>
    <w:rsid w:val="00EA076B"/>
    <w:rsid w:val="00EA08BF"/>
    <w:rsid w:val="00EA0E10"/>
    <w:rsid w:val="00EA1076"/>
    <w:rsid w:val="00EA315D"/>
    <w:rsid w:val="00EA4E39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3002"/>
    <w:rsid w:val="00EC3326"/>
    <w:rsid w:val="00EC39B2"/>
    <w:rsid w:val="00EC4387"/>
    <w:rsid w:val="00EC5215"/>
    <w:rsid w:val="00EC613D"/>
    <w:rsid w:val="00EC642A"/>
    <w:rsid w:val="00EC7C55"/>
    <w:rsid w:val="00ED2059"/>
    <w:rsid w:val="00ED3132"/>
    <w:rsid w:val="00ED4012"/>
    <w:rsid w:val="00ED459C"/>
    <w:rsid w:val="00ED47FB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FB0"/>
    <w:rsid w:val="00EF5E4F"/>
    <w:rsid w:val="00EF5EE3"/>
    <w:rsid w:val="00EF7F63"/>
    <w:rsid w:val="00F01DD8"/>
    <w:rsid w:val="00F025DC"/>
    <w:rsid w:val="00F034C7"/>
    <w:rsid w:val="00F050BD"/>
    <w:rsid w:val="00F05710"/>
    <w:rsid w:val="00F06041"/>
    <w:rsid w:val="00F06FDC"/>
    <w:rsid w:val="00F104C5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19BB"/>
    <w:rsid w:val="00F66702"/>
    <w:rsid w:val="00F67A62"/>
    <w:rsid w:val="00F71003"/>
    <w:rsid w:val="00F71132"/>
    <w:rsid w:val="00F71E62"/>
    <w:rsid w:val="00F7294B"/>
    <w:rsid w:val="00F729F4"/>
    <w:rsid w:val="00F7494D"/>
    <w:rsid w:val="00F756FD"/>
    <w:rsid w:val="00F76F71"/>
    <w:rsid w:val="00F80F92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2067"/>
    <w:rsid w:val="00F928D1"/>
    <w:rsid w:val="00F93139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3130"/>
    <w:rsid w:val="00FB420C"/>
    <w:rsid w:val="00FB444C"/>
    <w:rsid w:val="00FB4CFE"/>
    <w:rsid w:val="00FB5E17"/>
    <w:rsid w:val="00FB654F"/>
    <w:rsid w:val="00FB6D3E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1F88"/>
    <w:rsid w:val="00FD23FE"/>
    <w:rsid w:val="00FD3157"/>
    <w:rsid w:val="00FD4350"/>
    <w:rsid w:val="00FD4FBB"/>
    <w:rsid w:val="00FD5097"/>
    <w:rsid w:val="00FD5AFC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A1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F29A5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F29A5"/>
    <w:rPr>
      <w:rFonts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F29A5"/>
    <w:rPr>
      <w:rFonts w:cs="Times New Roman"/>
      <w:sz w:val="16"/>
      <w:szCs w:val="16"/>
    </w:rPr>
  </w:style>
  <w:style w:type="character" w:styleId="Strong">
    <w:name w:val="Strong"/>
    <w:basedOn w:val="DefaultParagraphFont"/>
    <w:uiPriority w:val="99"/>
    <w:qFormat/>
    <w:rsid w:val="00666A1F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666A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F29A5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29A5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666A1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29A5"/>
    <w:rPr>
      <w:rFonts w:cs="Times New Roman"/>
      <w:sz w:val="20"/>
      <w:szCs w:val="20"/>
    </w:rPr>
  </w:style>
  <w:style w:type="character" w:styleId="LineNumber">
    <w:name w:val="line number"/>
    <w:basedOn w:val="DefaultParagraphFont"/>
    <w:uiPriority w:val="99"/>
    <w:rsid w:val="00844DF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29A5"/>
    <w:rPr>
      <w:rFonts w:cs="Times New Roman"/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17139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212FB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F29A5"/>
    <w:rPr>
      <w:rFonts w:cs="Times New Roman"/>
      <w:sz w:val="20"/>
      <w:szCs w:val="20"/>
    </w:rPr>
  </w:style>
  <w:style w:type="paragraph" w:customStyle="1" w:styleId="a">
    <w:name w:val="Комментарий"/>
    <w:basedOn w:val="Normal"/>
    <w:next w:val="Normal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Статья"/>
    <w:basedOn w:val="Normal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1">
    <w:name w:val="Абзац"/>
    <w:uiPriority w:val="99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2">
    <w:name w:val="Всегда"/>
    <w:basedOn w:val="Normal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888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4347</TotalTime>
  <Pages>2</Pages>
  <Words>688</Words>
  <Characters>3926</Characters>
  <Application>Microsoft Office Outlook</Application>
  <DocSecurity>0</DocSecurity>
  <Lines>0</Lines>
  <Paragraphs>0</Paragraphs>
  <ScaleCrop>false</ScaleCrop>
  <Company>Администрация Советский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FuckYouBill</cp:lastModifiedBy>
  <cp:revision>541</cp:revision>
  <cp:lastPrinted>2020-12-29T07:02:00Z</cp:lastPrinted>
  <dcterms:created xsi:type="dcterms:W3CDTF">2017-06-13T06:43:00Z</dcterms:created>
  <dcterms:modified xsi:type="dcterms:W3CDTF">2020-12-30T07:06:00Z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